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4BFC211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DE4E5D" w:rsidRPr="00DE4E5D">
        <w:rPr>
          <w:noProof/>
        </w:rPr>
        <w:t>10037603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03C59D0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DE4E5D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DE4E5D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610AFF">
        <w:t>200.000,00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FDB497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610AFF">
        <w:t>10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4B7A63B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610AFF">
        <w:rPr>
          <w:b w:val="0"/>
          <w:bCs w:val="0"/>
        </w:rPr>
        <w:t>100.000,00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60BEE652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610AFF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610AFF" w:rsidRPr="00610AFF">
        <w:rPr>
          <w:b w:val="0"/>
        </w:rPr>
        <w:t>"Travel and Event Management (2 each</w:t>
      </w:r>
      <w:r w:rsidR="00610AFF">
        <w:rPr>
          <w:b w:val="0"/>
        </w:rPr>
        <w:t>)"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1B3D2BA6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80656">
        <w:rPr>
          <w:b w:val="0"/>
        </w:rPr>
        <w:t>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380656">
        <w:rPr>
          <w:b w:val="0"/>
        </w:rPr>
        <w:t>Southern 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7FB24DC0" w:rsidR="003049BD" w:rsidRPr="001E1B9C" w:rsidRDefault="003049BD" w:rsidP="00380656">
      <w:pPr>
        <w:spacing w:after="60"/>
        <w:jc w:val="both"/>
        <w:rPr>
          <w:rStyle w:val="Seitenzahl"/>
        </w:rPr>
      </w:pP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7120C" w14:textId="77777777" w:rsidR="00172C70" w:rsidRDefault="00172C70" w:rsidP="00A637D0">
      <w:r>
        <w:separator/>
      </w:r>
    </w:p>
  </w:endnote>
  <w:endnote w:type="continuationSeparator" w:id="0">
    <w:p w14:paraId="617FA3D0" w14:textId="77777777" w:rsidR="00172C70" w:rsidRDefault="00172C7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1531F" w14:textId="77777777" w:rsidR="00172C70" w:rsidRDefault="00172C70" w:rsidP="00A637D0">
      <w:r>
        <w:separator/>
      </w:r>
    </w:p>
  </w:footnote>
  <w:footnote w:type="continuationSeparator" w:id="0">
    <w:p w14:paraId="47869D9E" w14:textId="77777777" w:rsidR="00172C70" w:rsidRDefault="00172C7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172C7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172C7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172C7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2734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2C70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0656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0AFF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E5D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02734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72A25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1734</Words>
  <Characters>10929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Adam, Ariana </cp:lastModifiedBy>
  <cp:revision>10</cp:revision>
  <cp:lastPrinted>2018-02-16T12:47:00Z</cp:lastPrinted>
  <dcterms:created xsi:type="dcterms:W3CDTF">2026-02-13T15:58:00Z</dcterms:created>
  <dcterms:modified xsi:type="dcterms:W3CDTF">2026-09-05T08:24:00Z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